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87506" w14:textId="4F9D7559" w:rsidR="006B2F86" w:rsidRDefault="00BD7A18" w:rsidP="00E71FC3">
      <w:pPr>
        <w:pStyle w:val="NoSpacing"/>
      </w:pPr>
      <w:r>
        <w:rPr>
          <w:u w:val="single"/>
        </w:rPr>
        <w:t>John TRYE</w:t>
      </w:r>
      <w:r>
        <w:t xml:space="preserve">   </w:t>
      </w:r>
      <w:proofErr w:type="gramStart"/>
      <w:r>
        <w:t xml:space="preserve">   (</w:t>
      </w:r>
      <w:proofErr w:type="gramEnd"/>
      <w:r>
        <w:t>fl.1448)</w:t>
      </w:r>
    </w:p>
    <w:p w14:paraId="66ABC061" w14:textId="5272D7CC" w:rsidR="00BD7A18" w:rsidRDefault="00BD7A18" w:rsidP="00E71FC3">
      <w:pPr>
        <w:pStyle w:val="NoSpacing"/>
      </w:pPr>
      <w:r>
        <w:t>of Standish, Gloucestershire.</w:t>
      </w:r>
    </w:p>
    <w:p w14:paraId="6440CF7A" w14:textId="25645E61" w:rsidR="00BD7A18" w:rsidRDefault="00BD7A18" w:rsidP="00E71FC3">
      <w:pPr>
        <w:pStyle w:val="NoSpacing"/>
      </w:pPr>
    </w:p>
    <w:p w14:paraId="168567AA" w14:textId="16E68F9F" w:rsidR="00BD7A18" w:rsidRDefault="00BD7A18" w:rsidP="00E71FC3">
      <w:pPr>
        <w:pStyle w:val="NoSpacing"/>
      </w:pPr>
    </w:p>
    <w:p w14:paraId="26207658" w14:textId="3AF9FC8E" w:rsidR="00BD7A18" w:rsidRDefault="00BD7A18" w:rsidP="00E71FC3">
      <w:pPr>
        <w:pStyle w:val="NoSpacing"/>
      </w:pPr>
      <w:r>
        <w:t>= Elizabeth, daughter of Amery Butler of Hardwick.  (H.P. p.879)</w:t>
      </w:r>
    </w:p>
    <w:p w14:paraId="235A99CC" w14:textId="12293D69" w:rsidR="00BD7A18" w:rsidRDefault="00BD7A18" w:rsidP="00E71FC3">
      <w:pPr>
        <w:pStyle w:val="NoSpacing"/>
      </w:pPr>
      <w:r>
        <w:t>Son:   John (</w:t>
      </w:r>
      <w:proofErr w:type="gramStart"/>
      <w:r>
        <w:t>d.1485)(</w:t>
      </w:r>
      <w:proofErr w:type="gramEnd"/>
      <w:r>
        <w:t>q.v.).   (ibid.)</w:t>
      </w:r>
    </w:p>
    <w:p w14:paraId="53259C97" w14:textId="64F53694" w:rsidR="00BD7A18" w:rsidRDefault="00BD7A18" w:rsidP="00E71FC3">
      <w:pPr>
        <w:pStyle w:val="NoSpacing"/>
      </w:pPr>
    </w:p>
    <w:p w14:paraId="2E3BB0EC" w14:textId="42FF0974" w:rsidR="00BD7A18" w:rsidRDefault="00BD7A18" w:rsidP="00E71FC3">
      <w:pPr>
        <w:pStyle w:val="NoSpacing"/>
      </w:pPr>
    </w:p>
    <w:p w14:paraId="4D1A7810" w14:textId="7DC942D0" w:rsidR="00BD7A18" w:rsidRDefault="00BD7A18" w:rsidP="00E71FC3">
      <w:pPr>
        <w:pStyle w:val="NoSpacing"/>
      </w:pPr>
      <w:r>
        <w:tab/>
        <w:t>1448</w:t>
      </w:r>
      <w:r>
        <w:tab/>
        <w:t>Sheriff of Gloucestershire.   (ibid.)</w:t>
      </w:r>
    </w:p>
    <w:p w14:paraId="2D153281" w14:textId="213F4BF7" w:rsidR="00BD7A18" w:rsidRDefault="00BD7A18" w:rsidP="00E71FC3">
      <w:pPr>
        <w:pStyle w:val="NoSpacing"/>
      </w:pPr>
    </w:p>
    <w:p w14:paraId="1452190D" w14:textId="2C97C4CA" w:rsidR="00BD7A18" w:rsidRDefault="00BD7A18" w:rsidP="00E71FC3">
      <w:pPr>
        <w:pStyle w:val="NoSpacing"/>
      </w:pPr>
    </w:p>
    <w:p w14:paraId="556554A5" w14:textId="65D14CD1" w:rsidR="00BD7A18" w:rsidRPr="00BD7A18" w:rsidRDefault="00BD7A18" w:rsidP="00E71FC3">
      <w:pPr>
        <w:pStyle w:val="NoSpacing"/>
      </w:pPr>
      <w:r>
        <w:t>2 June 2019</w:t>
      </w:r>
      <w:bookmarkStart w:id="0" w:name="_GoBack"/>
      <w:bookmarkEnd w:id="0"/>
    </w:p>
    <w:sectPr w:rsidR="00BD7A18" w:rsidRPr="00BD7A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81507" w14:textId="77777777" w:rsidR="00BD7A18" w:rsidRDefault="00BD7A18" w:rsidP="00E71FC3">
      <w:pPr>
        <w:spacing w:after="0" w:line="240" w:lineRule="auto"/>
      </w:pPr>
      <w:r>
        <w:separator/>
      </w:r>
    </w:p>
  </w:endnote>
  <w:endnote w:type="continuationSeparator" w:id="0">
    <w:p w14:paraId="10575E96" w14:textId="77777777" w:rsidR="00BD7A18" w:rsidRDefault="00BD7A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B91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E37BB" w14:textId="77777777" w:rsidR="00BD7A18" w:rsidRDefault="00BD7A18" w:rsidP="00E71FC3">
      <w:pPr>
        <w:spacing w:after="0" w:line="240" w:lineRule="auto"/>
      </w:pPr>
      <w:r>
        <w:separator/>
      </w:r>
    </w:p>
  </w:footnote>
  <w:footnote w:type="continuationSeparator" w:id="0">
    <w:p w14:paraId="2566005C" w14:textId="77777777" w:rsidR="00BD7A18" w:rsidRDefault="00BD7A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18"/>
    <w:rsid w:val="001A7C09"/>
    <w:rsid w:val="00577BD5"/>
    <w:rsid w:val="00656CBA"/>
    <w:rsid w:val="006A1F77"/>
    <w:rsid w:val="00733BE7"/>
    <w:rsid w:val="00AB52E8"/>
    <w:rsid w:val="00B16D3F"/>
    <w:rsid w:val="00BB41AC"/>
    <w:rsid w:val="00BD7A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8BFCB"/>
  <w15:chartTrackingRefBased/>
  <w15:docId w15:val="{B173E91C-5CA9-4948-ABB0-184EF866F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2019-06-02T19:52:00Z</dcterms:created>
  <dcterms:modified xsi:type="dcterms:W3CDTF">2019-06-02T19:57:00Z</dcterms:modified>
</cp:coreProperties>
</file>